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076EE">
        <w:rPr>
          <w:rFonts w:cs="Arial"/>
          <w:b/>
          <w:caps/>
          <w:sz w:val="28"/>
          <w:szCs w:val="28"/>
        </w:rPr>
        <w:t>1561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5A4057" w:rsidRDefault="005A4057" w:rsidP="005A4057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5A4057" w:rsidRPr="00ED4D34" w:rsidRDefault="005A4057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bookmarkEnd w:id="0"/>
    </w:p>
    <w:sectPr w:rsidR="005A4057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BD0" w:rsidRDefault="00C13BD0">
      <w:r>
        <w:separator/>
      </w:r>
    </w:p>
  </w:endnote>
  <w:endnote w:type="continuationSeparator" w:id="0">
    <w:p w:rsidR="00C13BD0" w:rsidRDefault="00C1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BD0" w:rsidRDefault="00C13BD0">
      <w:r>
        <w:separator/>
      </w:r>
    </w:p>
  </w:footnote>
  <w:footnote w:type="continuationSeparator" w:id="0">
    <w:p w:rsidR="00C13BD0" w:rsidRDefault="00C13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076EE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4057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3BD0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317B3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93E58-319F-4CB2-929B-258B9BC1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2021-05-31T13:09:00Z</dcterms:created>
  <dcterms:modified xsi:type="dcterms:W3CDTF">2021-06-02T14:17:00Z</dcterms:modified>
</cp:coreProperties>
</file>